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Obrazec ga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0ED547F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F4AB3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F4AB3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45BBC43E" w:rsidR="00C0552D" w:rsidRPr="00661C62" w:rsidRDefault="00BF4AB3" w:rsidP="00BF4AB3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NMV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FD2DEA0" w:rsidR="00C0552D" w:rsidRPr="00661C62" w:rsidRDefault="00B419E9" w:rsidP="00BF4AB3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F4AB3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4AB3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CE909A-D413-41F8-A8DE-4372D6817A57}"/>
</file>

<file path=customXml/itemProps3.xml><?xml version="1.0" encoding="utf-8"?>
<ds:datastoreItem xmlns:ds="http://schemas.openxmlformats.org/officeDocument/2006/customXml" ds:itemID="{B395B6C6-FB17-4708-9A34-CC07FABD4A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99438E-CEEB-4279-8269-69E68F220577}"/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26</cp:revision>
  <cp:lastPrinted>2016-01-04T14:38:00Z</cp:lastPrinted>
  <dcterms:created xsi:type="dcterms:W3CDTF">2015-02-19T09:20:00Z</dcterms:created>
  <dcterms:modified xsi:type="dcterms:W3CDTF">2022-01-06T13:22:00Z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